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116919" w14:textId="77777777" w:rsidR="008B6574" w:rsidRDefault="008B6574" w:rsidP="008B65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BOSTON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fl.1438)</w:t>
      </w:r>
    </w:p>
    <w:p w14:paraId="78F9B24E" w14:textId="77777777" w:rsidR="008B6574" w:rsidRDefault="008B6574" w:rsidP="008B65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Freemason.</w:t>
      </w:r>
    </w:p>
    <w:p w14:paraId="1E3A4C74" w14:textId="77777777" w:rsidR="008B6574" w:rsidRDefault="008B6574" w:rsidP="008B6574">
      <w:pPr>
        <w:pStyle w:val="NoSpacing"/>
        <w:rPr>
          <w:rFonts w:cs="Times New Roman"/>
          <w:szCs w:val="24"/>
        </w:rPr>
      </w:pPr>
    </w:p>
    <w:p w14:paraId="3D93CA31" w14:textId="77777777" w:rsidR="008B6574" w:rsidRDefault="008B6574" w:rsidP="008B6574">
      <w:pPr>
        <w:pStyle w:val="NoSpacing"/>
        <w:rPr>
          <w:rFonts w:cs="Times New Roman"/>
          <w:szCs w:val="24"/>
        </w:rPr>
      </w:pPr>
    </w:p>
    <w:p w14:paraId="69C0A1A6" w14:textId="77777777" w:rsidR="008B6574" w:rsidRDefault="008B6574" w:rsidP="008B65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Jan.1438</w:t>
      </w:r>
      <w:r>
        <w:rPr>
          <w:rFonts w:cs="Times New Roman"/>
          <w:szCs w:val="24"/>
        </w:rPr>
        <w:tab/>
        <w:t xml:space="preserve">He was one of those to whom </w:t>
      </w:r>
      <w:proofErr w:type="spellStart"/>
      <w:r>
        <w:rPr>
          <w:rFonts w:cs="Times New Roman"/>
          <w:szCs w:val="24"/>
        </w:rPr>
        <w:t>Annabell</w:t>
      </w:r>
      <w:proofErr w:type="spellEnd"/>
      <w:r>
        <w:rPr>
          <w:rFonts w:cs="Times New Roman"/>
          <w:szCs w:val="24"/>
        </w:rPr>
        <w:t xml:space="preserve"> Boston of London, widow(q.v.), </w:t>
      </w:r>
      <w:proofErr w:type="gramStart"/>
      <w:r>
        <w:rPr>
          <w:rFonts w:cs="Times New Roman"/>
          <w:szCs w:val="24"/>
        </w:rPr>
        <w:t>gifted</w:t>
      </w:r>
      <w:proofErr w:type="gramEnd"/>
    </w:p>
    <w:p w14:paraId="1E065412" w14:textId="77777777" w:rsidR="008B6574" w:rsidRDefault="008B6574" w:rsidP="008B65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her goods and chattels.</w:t>
      </w:r>
    </w:p>
    <w:p w14:paraId="73D3E631" w14:textId="77777777" w:rsidR="008B6574" w:rsidRDefault="008B6574" w:rsidP="008B6574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of </w:t>
      </w:r>
      <w:r w:rsidRPr="00D02259">
        <w:rPr>
          <w:rFonts w:cs="Times New Roman"/>
          <w:szCs w:val="24"/>
        </w:rPr>
        <w:t xml:space="preserve">the City of London at the Guildhall A.D. 1437-1457”, edited by Philip </w:t>
      </w:r>
      <w:r>
        <w:rPr>
          <w:rFonts w:cs="Times New Roman"/>
          <w:szCs w:val="24"/>
        </w:rPr>
        <w:t xml:space="preserve">E. Jones pub. </w:t>
      </w:r>
      <w:r w:rsidRPr="00D02259">
        <w:rPr>
          <w:rFonts w:cs="Times New Roman"/>
          <w:szCs w:val="24"/>
        </w:rPr>
        <w:t>Cambridge University Press 1954 p.</w:t>
      </w:r>
      <w:r>
        <w:rPr>
          <w:rFonts w:cs="Times New Roman"/>
          <w:szCs w:val="24"/>
        </w:rPr>
        <w:t>168)</w:t>
      </w:r>
    </w:p>
    <w:p w14:paraId="2332D3B9" w14:textId="77777777" w:rsidR="008B6574" w:rsidRDefault="008B6574" w:rsidP="008B6574">
      <w:pPr>
        <w:pStyle w:val="NoSpacing"/>
        <w:rPr>
          <w:rFonts w:cs="Times New Roman"/>
          <w:szCs w:val="24"/>
        </w:rPr>
      </w:pPr>
    </w:p>
    <w:p w14:paraId="6FF125AA" w14:textId="77777777" w:rsidR="008B6574" w:rsidRDefault="008B6574" w:rsidP="008B6574">
      <w:pPr>
        <w:pStyle w:val="NoSpacing"/>
        <w:rPr>
          <w:rFonts w:cs="Times New Roman"/>
          <w:szCs w:val="24"/>
        </w:rPr>
      </w:pPr>
    </w:p>
    <w:p w14:paraId="113ED336" w14:textId="77777777" w:rsidR="008B6574" w:rsidRDefault="008B6574" w:rsidP="008B6574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April 2023</w:t>
      </w:r>
    </w:p>
    <w:p w14:paraId="14468C6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769372" w14:textId="77777777" w:rsidR="008B6574" w:rsidRDefault="008B6574" w:rsidP="009139A6">
      <w:r>
        <w:separator/>
      </w:r>
    </w:p>
  </w:endnote>
  <w:endnote w:type="continuationSeparator" w:id="0">
    <w:p w14:paraId="716E2539" w14:textId="77777777" w:rsidR="008B6574" w:rsidRDefault="008B657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E59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DE0122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C88A4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84642A" w14:textId="77777777" w:rsidR="008B6574" w:rsidRDefault="008B6574" w:rsidP="009139A6">
      <w:r>
        <w:separator/>
      </w:r>
    </w:p>
  </w:footnote>
  <w:footnote w:type="continuationSeparator" w:id="0">
    <w:p w14:paraId="474E9788" w14:textId="77777777" w:rsidR="008B6574" w:rsidRDefault="008B657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468C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5DD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58C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6574"/>
    <w:rsid w:val="000666E0"/>
    <w:rsid w:val="002510B7"/>
    <w:rsid w:val="005C130B"/>
    <w:rsid w:val="00826F5C"/>
    <w:rsid w:val="008B6574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1B5A6C"/>
  <w15:chartTrackingRefBased/>
  <w15:docId w15:val="{7CC7FCFB-F574-4BE2-8D21-0FFFEC36C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2023-04-22T19:32:00Z</dcterms:created>
  <dcterms:modified xsi:type="dcterms:W3CDTF">2023-04-22T19:32:00Z</dcterms:modified>
</cp:coreProperties>
</file>